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61525" w:rsidRPr="00761525" w:rsidTr="009D4AD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10636406"/>
            <w:r w:rsidRPr="0076152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 11</w:t>
            </w: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76152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ΦΟΡΗΤΟΣ PROJECTOR </w:t>
            </w:r>
            <w:proofErr w:type="spellStart"/>
            <w:r w:rsidRPr="0076152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laser</w:t>
            </w:r>
            <w:proofErr w:type="spellEnd"/>
            <w:r w:rsidRPr="0076152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525" w:rsidRPr="00761525" w:rsidTr="009D4AD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5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615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615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615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1525" w:rsidRPr="00761525" w:rsidTr="009D4AD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Τεχνολογία Προβολής: DLP</w:t>
            </w:r>
          </w:p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1525" w:rsidRPr="00761525" w:rsidTr="009D4AD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Πηγή Φωτός: </w:t>
            </w:r>
            <w:proofErr w:type="spellStart"/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Laser</w:t>
            </w:r>
            <w:proofErr w:type="spellEnd"/>
          </w:p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1525" w:rsidRPr="00761525" w:rsidTr="009D4AD9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Διάρκεια Ζωής Πηγής Φωτός : &gt;=25000 </w:t>
            </w:r>
            <w:proofErr w:type="spellStart"/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hrs</w:t>
            </w:r>
            <w:proofErr w:type="spellEnd"/>
          </w:p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Φωτεινότητα: &gt;= 550 ISO </w:t>
            </w:r>
            <w:proofErr w:type="spellStart"/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Lumens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61525" w:rsidRPr="00761525" w:rsidTr="009D4AD9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Φυσική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(Native Resolution) : 1920 x 1080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Throw Ratio: 1,2 :1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Μέγεθος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Εικόνας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: 40 - 200 "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Aspect Ratio: 16:09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Αυτόματη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Ευθυγράμμιση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(Auto Keystone)</w:t>
            </w:r>
          </w:p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Αυτόματη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Εστίαση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(Auto Focus)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Ενσωματωμένα Ηχεία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Επαναφορτιζόμενη Μπαταρία ενσωματωμένη </w:t>
            </w:r>
          </w:p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Συνδεσιμότητα</w:t>
            </w:r>
            <w:r w:rsidRPr="0076152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: Wi-Fi 5 (Built-In), Bluetooth, HDMI, USB-C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Τηλεχειριστήριο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Βάρος : &lt;= 1,4Kg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Εγγύηση Προμηθευτή: 2 ΕΤΗ </w:t>
            </w:r>
            <w:proofErr w:type="spellStart"/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κατ</w:t>
            </w:r>
            <w:proofErr w:type="spellEnd"/>
            <w:r w:rsidRPr="00761525">
              <w:rPr>
                <w:rFonts w:ascii="Tahoma" w:hAnsi="Tahoma" w:cs="Tahoma"/>
                <w:color w:val="000000"/>
                <w:sz w:val="18"/>
                <w:szCs w:val="18"/>
              </w:rPr>
              <w:t>΄ ελάχιστο</w:t>
            </w:r>
          </w:p>
        </w:tc>
        <w:tc>
          <w:tcPr>
            <w:tcW w:w="1080" w:type="dxa"/>
            <w:shd w:val="clear" w:color="auto" w:fill="auto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61525" w:rsidRPr="00761525" w:rsidTr="009D4AD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1525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152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761525"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1525" w:rsidRPr="00761525" w:rsidRDefault="00761525" w:rsidP="007615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152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1" w:name="_GoBack"/>
      <w:bookmarkEnd w:id="0"/>
      <w:bookmarkEnd w:id="1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61525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688BF510</Template>
  <TotalTime>2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2025-10-31T11:11:00Z</dcterms:created>
  <dcterms:modified xsi:type="dcterms:W3CDTF">2025-10-31T11:11:00Z</dcterms:modified>
</cp:coreProperties>
</file>